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0D68" w14:textId="00A6EF18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r w:rsidR="003C3906">
        <w:rPr>
          <w:b/>
          <w:sz w:val="26"/>
          <w:szCs w:val="26"/>
        </w:rPr>
        <w:t>ponudnikov</w:t>
      </w:r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0F5963C5" w14:textId="4C21DCEB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  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793EE5D1" w14:textId="04B3DA3A" w:rsidR="00E224C9" w:rsidRPr="00C507D1" w:rsidRDefault="00E224C9" w:rsidP="0056659F">
      <w:pPr>
        <w:ind w:left="357"/>
      </w:pPr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r w:rsidR="00506B2C">
        <w:t>gospodarskega subjekta</w:t>
      </w:r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r w:rsidR="00506B2C">
        <w:rPr>
          <w:i/>
          <w:sz w:val="18"/>
          <w:szCs w:val="18"/>
        </w:rPr>
        <w:t>gospodarskega subjekta</w:t>
      </w:r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56659F">
        <w:t>9</w:t>
      </w:r>
      <w:r>
        <w:t>/202</w:t>
      </w:r>
      <w:r w:rsidR="0056659F">
        <w:t>6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56659F" w:rsidRPr="0056659F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</w:t>
      </w:r>
      <w:r w:rsidR="0066147F">
        <w:rPr>
          <w:i/>
          <w:iCs/>
        </w:rPr>
        <w:t xml:space="preserve"> </w:t>
      </w:r>
      <w:r w:rsidR="0056659F" w:rsidRPr="0056659F">
        <w:rPr>
          <w:i/>
          <w:iCs/>
        </w:rPr>
        <w:t>2021-2027 v Sloveniji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EFBCA24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r w:rsidR="00453BC6">
        <w:t>sodelujočih ponudnikov</w:t>
      </w:r>
      <w:r w:rsidRPr="00C507D1">
        <w:t xml:space="preserve"> v skupni</w:t>
      </w:r>
      <w:r w:rsidR="003C3906">
        <w:t xml:space="preserve"> ponud</w:t>
      </w:r>
      <w:r w:rsidR="00453BC6">
        <w:t>b</w:t>
      </w:r>
      <w:r w:rsidR="003C3906">
        <w:t>i</w:t>
      </w:r>
      <w:r w:rsidRPr="00C507D1">
        <w:t>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38A7EE11" w:rsidR="00E224C9" w:rsidRPr="00C507D1" w:rsidRDefault="00E224C9" w:rsidP="00E224C9">
      <w:pPr>
        <w:jc w:val="left"/>
      </w:pPr>
      <w:r w:rsidRPr="00C507D1">
        <w:t xml:space="preserve">Za tem obrazcem prilagamo za vse </w:t>
      </w:r>
      <w:r w:rsidR="00453BC6">
        <w:t>sodelujoče ponudnike</w:t>
      </w:r>
      <w:r w:rsidRPr="00C507D1">
        <w:t xml:space="preserve"> v skup</w:t>
      </w:r>
      <w:r w:rsidR="00453BC6">
        <w:t>ni</w:t>
      </w:r>
      <w:r w:rsidRPr="00C507D1">
        <w:t xml:space="preserve"> </w:t>
      </w:r>
      <w:r w:rsidR="003C3906">
        <w:t>ponud</w:t>
      </w:r>
      <w:r w:rsidR="008524D3">
        <w:t>bi</w:t>
      </w:r>
      <w:r w:rsidR="003C3906">
        <w:t xml:space="preserve"> </w:t>
      </w:r>
      <w:r w:rsidRPr="00C507D1">
        <w:t>skupaj:</w:t>
      </w:r>
    </w:p>
    <w:p w14:paraId="439BA686" w14:textId="41FB2B8E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</w:t>
      </w:r>
      <w:r w:rsidR="00453BC6">
        <w:t>sodelujočih ponudnikov v skupni ponudbi</w:t>
      </w:r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463A9" w14:textId="77777777" w:rsidR="00A756FC" w:rsidRDefault="00A756FC">
      <w:r>
        <w:separator/>
      </w:r>
    </w:p>
  </w:endnote>
  <w:endnote w:type="continuationSeparator" w:id="0">
    <w:p w14:paraId="13CC7391" w14:textId="77777777" w:rsidR="00A756FC" w:rsidRDefault="00A7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9C1E" w14:textId="77777777" w:rsidR="00A756FC" w:rsidRDefault="00A756FC">
      <w:bookmarkStart w:id="0" w:name="_Hlk149024952"/>
      <w:bookmarkEnd w:id="0"/>
      <w:r>
        <w:separator/>
      </w:r>
    </w:p>
  </w:footnote>
  <w:footnote w:type="continuationSeparator" w:id="0">
    <w:p w14:paraId="71397E77" w14:textId="77777777" w:rsidR="00A756FC" w:rsidRDefault="00A756FC">
      <w:r>
        <w:continuationSeparator/>
      </w:r>
    </w:p>
  </w:footnote>
  <w:footnote w:id="1">
    <w:p w14:paraId="58CBB8B8" w14:textId="6D154E0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r w:rsidR="003C3906">
        <w:rPr>
          <w:i/>
        </w:rPr>
        <w:t>ponudnikov</w:t>
      </w:r>
      <w:r w:rsidRPr="004A6C9D">
        <w:rPr>
          <w:i/>
        </w:rPr>
        <w:t>« se navedejo vsi ponudnik</w:t>
      </w:r>
      <w:r w:rsidR="003C3906">
        <w:rPr>
          <w:i/>
        </w:rPr>
        <w:t>i</w:t>
      </w:r>
      <w:r w:rsidRPr="004A6C9D">
        <w:rPr>
          <w:i/>
        </w:rPr>
        <w:t xml:space="preserve"> </w:t>
      </w:r>
      <w:r w:rsidR="008524D3">
        <w:rPr>
          <w:i/>
        </w:rPr>
        <w:t>v skupni ponudbi</w:t>
      </w:r>
      <w:r w:rsidRPr="004A6C9D">
        <w:rPr>
          <w:i/>
        </w:rPr>
        <w:t>. Ta obrazec se izpolni samo v primeru skupne ponudbe, ki jo da skupina ponudnik</w:t>
      </w:r>
      <w:r w:rsidR="003C3906">
        <w:rPr>
          <w:i/>
        </w:rPr>
        <w:t>ov</w:t>
      </w:r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FA3773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1"/>
  </w:num>
  <w:num w:numId="2" w16cid:durableId="1430814438">
    <w:abstractNumId w:val="15"/>
  </w:num>
  <w:num w:numId="3" w16cid:durableId="1087269217">
    <w:abstractNumId w:val="0"/>
  </w:num>
  <w:num w:numId="4" w16cid:durableId="645360415">
    <w:abstractNumId w:val="17"/>
  </w:num>
  <w:num w:numId="5" w16cid:durableId="1533961515">
    <w:abstractNumId w:val="14"/>
  </w:num>
  <w:num w:numId="6" w16cid:durableId="1552960189">
    <w:abstractNumId w:val="29"/>
  </w:num>
  <w:num w:numId="7" w16cid:durableId="1622110329">
    <w:abstractNumId w:val="20"/>
  </w:num>
  <w:num w:numId="8" w16cid:durableId="323824751">
    <w:abstractNumId w:val="33"/>
  </w:num>
  <w:num w:numId="9" w16cid:durableId="1027096134">
    <w:abstractNumId w:val="9"/>
  </w:num>
  <w:num w:numId="10" w16cid:durableId="660550013">
    <w:abstractNumId w:val="26"/>
  </w:num>
  <w:num w:numId="11" w16cid:durableId="1112551835">
    <w:abstractNumId w:val="2"/>
  </w:num>
  <w:num w:numId="12" w16cid:durableId="1029913344">
    <w:abstractNumId w:val="8"/>
  </w:num>
  <w:num w:numId="13" w16cid:durableId="1577667860">
    <w:abstractNumId w:val="4"/>
  </w:num>
  <w:num w:numId="14" w16cid:durableId="1241870146">
    <w:abstractNumId w:val="23"/>
  </w:num>
  <w:num w:numId="15" w16cid:durableId="279655387">
    <w:abstractNumId w:val="16"/>
  </w:num>
  <w:num w:numId="16" w16cid:durableId="1551846350">
    <w:abstractNumId w:val="1"/>
  </w:num>
  <w:num w:numId="17" w16cid:durableId="656419555">
    <w:abstractNumId w:val="25"/>
  </w:num>
  <w:num w:numId="18" w16cid:durableId="1363243539">
    <w:abstractNumId w:val="18"/>
  </w:num>
  <w:num w:numId="19" w16cid:durableId="818577050">
    <w:abstractNumId w:val="7"/>
  </w:num>
  <w:num w:numId="20" w16cid:durableId="913200725">
    <w:abstractNumId w:val="6"/>
  </w:num>
  <w:num w:numId="21" w16cid:durableId="1849100422">
    <w:abstractNumId w:val="28"/>
  </w:num>
  <w:num w:numId="22" w16cid:durableId="764231252">
    <w:abstractNumId w:val="19"/>
  </w:num>
  <w:num w:numId="23" w16cid:durableId="1303541784">
    <w:abstractNumId w:val="21"/>
  </w:num>
  <w:num w:numId="24" w16cid:durableId="96214691">
    <w:abstractNumId w:val="32"/>
  </w:num>
  <w:num w:numId="25" w16cid:durableId="1398673872">
    <w:abstractNumId w:val="22"/>
  </w:num>
  <w:num w:numId="26" w16cid:durableId="847065700">
    <w:abstractNumId w:val="10"/>
  </w:num>
  <w:num w:numId="27" w16cid:durableId="1057977552">
    <w:abstractNumId w:val="30"/>
  </w:num>
  <w:num w:numId="28" w16cid:durableId="428159319">
    <w:abstractNumId w:val="27"/>
  </w:num>
  <w:num w:numId="29" w16cid:durableId="1017729612">
    <w:abstractNumId w:val="24"/>
  </w:num>
  <w:num w:numId="30" w16cid:durableId="1755590117">
    <w:abstractNumId w:val="12"/>
  </w:num>
  <w:num w:numId="31" w16cid:durableId="893152840">
    <w:abstractNumId w:val="13"/>
  </w:num>
  <w:num w:numId="32" w16cid:durableId="1136145425">
    <w:abstractNumId w:val="5"/>
  </w:num>
  <w:num w:numId="33" w16cid:durableId="696010401">
    <w:abstractNumId w:val="31"/>
  </w:num>
  <w:num w:numId="34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259F3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4302"/>
    <w:rsid w:val="00337479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3906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3BC6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06B2C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659F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6147F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24D3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56FC"/>
    <w:rsid w:val="00A8009F"/>
    <w:rsid w:val="00AA738F"/>
    <w:rsid w:val="00AB026A"/>
    <w:rsid w:val="00AB3817"/>
    <w:rsid w:val="00AC23A8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5736D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4AC9"/>
    <w:rsid w:val="00D451CC"/>
    <w:rsid w:val="00D477DD"/>
    <w:rsid w:val="00D53A94"/>
    <w:rsid w:val="00D56339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5FF8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3773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1645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72</cp:revision>
  <cp:lastPrinted>2014-11-11T11:21:00Z</cp:lastPrinted>
  <dcterms:created xsi:type="dcterms:W3CDTF">2023-07-14T10:38:00Z</dcterms:created>
  <dcterms:modified xsi:type="dcterms:W3CDTF">2026-03-18T14:33:00Z</dcterms:modified>
</cp:coreProperties>
</file>